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00F4F" w14:textId="1E989008" w:rsidR="006B2F86" w:rsidRDefault="00E66EF0" w:rsidP="00E71FC3">
      <w:pPr>
        <w:pStyle w:val="NoSpacing"/>
      </w:pPr>
      <w:r>
        <w:rPr>
          <w:u w:val="single"/>
        </w:rPr>
        <w:t>Alice BEAUMONT</w:t>
      </w:r>
      <w:r>
        <w:t xml:space="preserve">    </w:t>
      </w:r>
      <w:proofErr w:type="gramStart"/>
      <w:r>
        <w:t xml:space="preserve">   (</w:t>
      </w:r>
      <w:proofErr w:type="gramEnd"/>
      <w:r>
        <w:t>fl.1491)</w:t>
      </w:r>
    </w:p>
    <w:p w14:paraId="5DDA4DE8" w14:textId="1AEBB6AB" w:rsidR="00E66EF0" w:rsidRDefault="00E66EF0" w:rsidP="00E71FC3">
      <w:pPr>
        <w:pStyle w:val="NoSpacing"/>
      </w:pPr>
    </w:p>
    <w:p w14:paraId="5FCB7B7C" w14:textId="1C4D3B2F" w:rsidR="00E66EF0" w:rsidRDefault="00E66EF0" w:rsidP="00E71FC3">
      <w:pPr>
        <w:pStyle w:val="NoSpacing"/>
      </w:pPr>
    </w:p>
    <w:p w14:paraId="59E44C92" w14:textId="1C9C9F9E" w:rsidR="00E66EF0" w:rsidRDefault="00E66EF0" w:rsidP="00E71FC3">
      <w:pPr>
        <w:pStyle w:val="NoSpacing"/>
      </w:pPr>
      <w:r>
        <w:t xml:space="preserve">Daughter of Thomas </w:t>
      </w:r>
      <w:proofErr w:type="gramStart"/>
      <w:r>
        <w:t>Beaumont(</w:t>
      </w:r>
      <w:proofErr w:type="gramEnd"/>
      <w:r>
        <w:t>d.1495).   (I.G.I.)</w:t>
      </w:r>
    </w:p>
    <w:p w14:paraId="3FA440CC" w14:textId="72D14266" w:rsidR="00E66EF0" w:rsidRDefault="00E66EF0" w:rsidP="00E71FC3">
      <w:pPr>
        <w:pStyle w:val="NoSpacing"/>
      </w:pPr>
      <w:r>
        <w:t>= (ca.1491</w:t>
      </w:r>
      <w:proofErr w:type="gramStart"/>
      <w:r>
        <w:t>)  Thomas</w:t>
      </w:r>
      <w:proofErr w:type="gramEnd"/>
      <w:r>
        <w:t xml:space="preserve"> Saville of Whitley(q.v.).   (ibid.)</w:t>
      </w:r>
    </w:p>
    <w:p w14:paraId="60ED3C96" w14:textId="083A3850" w:rsidR="00E66EF0" w:rsidRDefault="00E66EF0" w:rsidP="00E71FC3">
      <w:pPr>
        <w:pStyle w:val="NoSpacing"/>
      </w:pPr>
    </w:p>
    <w:p w14:paraId="3C8F052B" w14:textId="55C60DA0" w:rsidR="00E66EF0" w:rsidRDefault="00E66EF0" w:rsidP="00E71FC3">
      <w:pPr>
        <w:pStyle w:val="NoSpacing"/>
      </w:pPr>
    </w:p>
    <w:p w14:paraId="2A058626" w14:textId="0DEA702F" w:rsidR="00E66EF0" w:rsidRPr="00E66EF0" w:rsidRDefault="00E66EF0" w:rsidP="00E71FC3">
      <w:pPr>
        <w:pStyle w:val="NoSpacing"/>
      </w:pPr>
      <w:r>
        <w:t>27 April 2018</w:t>
      </w:r>
      <w:bookmarkStart w:id="0" w:name="_GoBack"/>
      <w:bookmarkEnd w:id="0"/>
    </w:p>
    <w:sectPr w:rsidR="00E66EF0" w:rsidRPr="00E66E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79F0A" w14:textId="77777777" w:rsidR="00E66EF0" w:rsidRDefault="00E66EF0" w:rsidP="00E71FC3">
      <w:pPr>
        <w:spacing w:after="0" w:line="240" w:lineRule="auto"/>
      </w:pPr>
      <w:r>
        <w:separator/>
      </w:r>
    </w:p>
  </w:endnote>
  <w:endnote w:type="continuationSeparator" w:id="0">
    <w:p w14:paraId="5E4C8F6C" w14:textId="77777777" w:rsidR="00E66EF0" w:rsidRDefault="00E66E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B04D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81B26" w14:textId="77777777" w:rsidR="00E66EF0" w:rsidRDefault="00E66EF0" w:rsidP="00E71FC3">
      <w:pPr>
        <w:spacing w:after="0" w:line="240" w:lineRule="auto"/>
      </w:pPr>
      <w:r>
        <w:separator/>
      </w:r>
    </w:p>
  </w:footnote>
  <w:footnote w:type="continuationSeparator" w:id="0">
    <w:p w14:paraId="5DCD0278" w14:textId="77777777" w:rsidR="00E66EF0" w:rsidRDefault="00E66E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EF0"/>
    <w:rsid w:val="001A7C09"/>
    <w:rsid w:val="00577BD5"/>
    <w:rsid w:val="00656CBA"/>
    <w:rsid w:val="006A1F77"/>
    <w:rsid w:val="00733BE7"/>
    <w:rsid w:val="00AB52E8"/>
    <w:rsid w:val="00B16D3F"/>
    <w:rsid w:val="00BB41AC"/>
    <w:rsid w:val="00E66EF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514C7"/>
  <w15:chartTrackingRefBased/>
  <w15:docId w15:val="{EDFC1AD5-D208-4C59-8F8D-5DF3C2FC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2018-04-27T21:24:00Z</dcterms:created>
  <dcterms:modified xsi:type="dcterms:W3CDTF">2018-04-27T21:28:00Z</dcterms:modified>
</cp:coreProperties>
</file>